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FA476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atte SONDE</w:t>
      </w:r>
      <w:r>
        <w:rPr>
          <w:rFonts w:ascii="Times New Roman" w:hAnsi="Times New Roman" w:cs="Times New Roman"/>
          <w:sz w:val="24"/>
          <w:szCs w:val="24"/>
        </w:rPr>
        <w:t xml:space="preserve">      (fl.1402)</w:t>
      </w:r>
    </w:p>
    <w:p w14:paraId="7E753D39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AA54C" w14:textId="2621A150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A046E" w14:textId="77777777" w:rsidR="001C5818" w:rsidRDefault="001C5818" w:rsidP="001C58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Oct.1401</w:t>
      </w:r>
      <w:r>
        <w:rPr>
          <w:rFonts w:ascii="Times New Roman" w:hAnsi="Times New Roman" w:cs="Times New Roman"/>
          <w:sz w:val="24"/>
          <w:szCs w:val="24"/>
        </w:rPr>
        <w:tab/>
        <w:t>He and John Cholsey(q.v.) were commissioned to collect the customs in</w:t>
      </w:r>
    </w:p>
    <w:p w14:paraId="6C58B604" w14:textId="77777777" w:rsidR="001C5818" w:rsidRDefault="001C5818" w:rsidP="001C58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Chichester and in all ports and places from there to Dover on one side and </w:t>
      </w:r>
    </w:p>
    <w:p w14:paraId="73364BE2" w14:textId="2CD1446E" w:rsidR="001C5818" w:rsidRDefault="001C5818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Portsmouth on the other.  (C.F.R. 1399-1405 p.137)</w:t>
      </w:r>
    </w:p>
    <w:p w14:paraId="7D643C88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Nov.1402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Surrey and Sussex.</w:t>
      </w:r>
    </w:p>
    <w:p w14:paraId="09732B37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p.185)</w:t>
      </w:r>
    </w:p>
    <w:p w14:paraId="224D8F8F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892BBB" w14:textId="77777777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5F630C" w14:textId="733AF4E4" w:rsidR="00FE407F" w:rsidRDefault="00FE407F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2021</w:t>
      </w:r>
    </w:p>
    <w:p w14:paraId="37D1D33A" w14:textId="34DAD613" w:rsidR="001C5818" w:rsidRDefault="001C5818" w:rsidP="00FE40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2022</w:t>
      </w:r>
    </w:p>
    <w:p w14:paraId="43BE93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91A0" w14:textId="77777777" w:rsidR="00ED55CD" w:rsidRDefault="00ED55CD" w:rsidP="009139A6">
      <w:r>
        <w:separator/>
      </w:r>
    </w:p>
  </w:endnote>
  <w:endnote w:type="continuationSeparator" w:id="0">
    <w:p w14:paraId="020E344D" w14:textId="77777777" w:rsidR="00ED55CD" w:rsidRDefault="00ED55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2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9E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B59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08540" w14:textId="77777777" w:rsidR="00ED55CD" w:rsidRDefault="00ED55CD" w:rsidP="009139A6">
      <w:r>
        <w:separator/>
      </w:r>
    </w:p>
  </w:footnote>
  <w:footnote w:type="continuationSeparator" w:id="0">
    <w:p w14:paraId="71D0DD2D" w14:textId="77777777" w:rsidR="00ED55CD" w:rsidRDefault="00ED55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4E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24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E71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07F"/>
    <w:rsid w:val="000666E0"/>
    <w:rsid w:val="001C581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55CD"/>
    <w:rsid w:val="00F5287F"/>
    <w:rsid w:val="00FE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4E42"/>
  <w15:chartTrackingRefBased/>
  <w15:docId w15:val="{3FE214D2-8054-4D2B-9C55-46A4CFC0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2021-06-01T20:44:00Z</dcterms:created>
  <dcterms:modified xsi:type="dcterms:W3CDTF">2022-03-20T12:16:00Z</dcterms:modified>
</cp:coreProperties>
</file>